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PALMERE</w:t>
      </w:r>
      <w:r>
        <w:rPr>
          <w:rFonts w:ascii="Times New Roman" w:hAnsi="Times New Roman" w:cs="Times New Roman"/>
          <w:sz w:val="24"/>
          <w:szCs w:val="24"/>
        </w:rPr>
        <w:t xml:space="preserve">     (fl.1433)</w:t>
      </w:r>
    </w:p>
    <w:p w:rsidR="006E3645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3645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3645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Barrowden,</w:t>
      </w:r>
    </w:p>
    <w:p w:rsidR="006E3645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Rutland, into land of the late Sir John Daneys(q.v.).</w:t>
      </w:r>
    </w:p>
    <w:p w:rsidR="006E3645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24-180)</w:t>
      </w:r>
    </w:p>
    <w:p w:rsidR="006E3645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3645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3645" w:rsidRPr="006E3645" w:rsidRDefault="006E36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E3645" w:rsidRPr="006E36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645" w:rsidRDefault="006E3645" w:rsidP="00E71FC3">
      <w:pPr>
        <w:spacing w:after="0" w:line="240" w:lineRule="auto"/>
      </w:pPr>
      <w:r>
        <w:separator/>
      </w:r>
    </w:p>
  </w:endnote>
  <w:endnote w:type="continuationSeparator" w:id="0">
    <w:p w:rsidR="006E3645" w:rsidRDefault="006E36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645" w:rsidRDefault="006E3645" w:rsidP="00E71FC3">
      <w:pPr>
        <w:spacing w:after="0" w:line="240" w:lineRule="auto"/>
      </w:pPr>
      <w:r>
        <w:separator/>
      </w:r>
    </w:p>
  </w:footnote>
  <w:footnote w:type="continuationSeparator" w:id="0">
    <w:p w:rsidR="006E3645" w:rsidRDefault="006E36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45"/>
    <w:rsid w:val="006E364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F0369"/>
  <w15:chartTrackingRefBased/>
  <w15:docId w15:val="{B4FAFA67-038C-4B15-8517-DC98E449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2016-04-24T21:25:00Z</dcterms:created>
  <dcterms:modified xsi:type="dcterms:W3CDTF">2016-04-24T21:28:00Z</dcterms:modified>
</cp:coreProperties>
</file>